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4FF292EF"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DB41B0">
        <w:t>5</w:t>
      </w:r>
      <w:r w:rsidR="00D87081">
        <w:t>6</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7D297C9E" w:rsidR="008F1DC7" w:rsidRPr="000507AE" w:rsidRDefault="008F1DC7" w:rsidP="008F1DC7">
            <w:r w:rsidRPr="000507AE">
              <w:t>DCP 4</w:t>
            </w:r>
            <w:r w:rsidR="00DB41B0">
              <w:t>5</w:t>
            </w:r>
            <w:r w:rsidR="00D87081">
              <w:t>6</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5F15EDED" w:rsidR="008F1DC7" w:rsidRPr="000507AE" w:rsidRDefault="00B5709D" w:rsidP="00D162B6">
            <w:r w:rsidRPr="00B5709D">
              <w:t>MHHS Incremental Changes for Go Live</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3CD42D15"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r w:rsidR="00B5709D" w:rsidRPr="00B5709D">
              <w:t xml:space="preserve"> / Suppliers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3192AA6A" w:rsidR="008F1DC7" w:rsidRPr="000507AE" w:rsidRDefault="008F1DC7" w:rsidP="000507AE">
            <w:pPr>
              <w:pStyle w:val="TOC1"/>
              <w:spacing w:after="80"/>
            </w:pPr>
            <w:r w:rsidRPr="000507AE">
              <w:t xml:space="preserve">Part </w:t>
            </w:r>
            <w:r w:rsidR="00B5709D">
              <w:t>1</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122F8AA5" w:rsidR="008F1DC7" w:rsidRPr="000507AE" w:rsidRDefault="00B5709D" w:rsidP="008F1DC7">
            <w:r>
              <w:t xml:space="preserve">22 September </w:t>
            </w:r>
            <w:r w:rsidR="00973ACF">
              <w:t>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04BBFA17" w:rsidR="008F1DC7" w:rsidRPr="000507AE" w:rsidRDefault="00B5709D" w:rsidP="008F1DC7">
            <w:r>
              <w:t>08 August</w:t>
            </w:r>
            <w:r w:rsidR="00DB41B0">
              <w:t xml:space="preserve"> 2025</w:t>
            </w:r>
            <w:r w:rsidR="00DB41B0" w:rsidRPr="000507AE">
              <w:t xml:space="preserve"> </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11"/>
      <w:footerReference w:type="default" r:id="rId12"/>
      <w:headerReference w:type="first" r:id="rId13"/>
      <w:footerReference w:type="first" r:id="rId14"/>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7F923" w14:textId="77777777" w:rsidR="00DE285C" w:rsidRDefault="00DE285C" w:rsidP="0072107A">
      <w:r>
        <w:separator/>
      </w:r>
    </w:p>
  </w:endnote>
  <w:endnote w:type="continuationSeparator" w:id="0">
    <w:p w14:paraId="277D6C20" w14:textId="77777777" w:rsidR="00DE285C" w:rsidRDefault="00DE285C"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2F352BEF" w:rsidR="00FD00A2" w:rsidRPr="003F2C25" w:rsidRDefault="00E359EB" w:rsidP="003F2C25">
    <w:pPr>
      <w:pStyle w:val="Footer"/>
    </w:pPr>
    <w:r>
      <w:t>18</w:t>
    </w:r>
    <w:r w:rsidR="00DB41B0">
      <w:t xml:space="preserve"> </w:t>
    </w:r>
    <w:r>
      <w:t>July</w:t>
    </w:r>
    <w:r w:rsidR="003F2C25">
      <w:t xml:space="preserve"> 2025</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97690" w14:textId="77777777" w:rsidR="00DE285C" w:rsidRDefault="00DE285C" w:rsidP="0072107A">
      <w:r>
        <w:separator/>
      </w:r>
    </w:p>
  </w:footnote>
  <w:footnote w:type="continuationSeparator" w:id="0">
    <w:p w14:paraId="1FCA11E3" w14:textId="77777777" w:rsidR="00DE285C" w:rsidRDefault="00DE285C"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639ADA34" w:rsidR="003F2C25" w:rsidRDefault="003F2C25" w:rsidP="003F2C25">
    <w:pPr>
      <w:pStyle w:val="Header"/>
    </w:pPr>
    <w:r w:rsidRPr="00973740">
      <w:t>DCUSA Change Report</w:t>
    </w:r>
    <w:r w:rsidRPr="00973740">
      <w:tab/>
      <w:t xml:space="preserve">DCP </w:t>
    </w:r>
    <w:r>
      <w:t>4</w:t>
    </w:r>
    <w:r w:rsidR="00DB41B0">
      <w:t>5</w:t>
    </w:r>
    <w:r w:rsidR="00B5709D">
      <w:t>6</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16BE8"/>
    <w:rsid w:val="00720546"/>
    <w:rsid w:val="0072107A"/>
    <w:rsid w:val="00727A2C"/>
    <w:rsid w:val="007361B2"/>
    <w:rsid w:val="0076726D"/>
    <w:rsid w:val="007806CE"/>
    <w:rsid w:val="007829AE"/>
    <w:rsid w:val="007B68A0"/>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B0FE4"/>
    <w:rsid w:val="00BF0292"/>
    <w:rsid w:val="00C01797"/>
    <w:rsid w:val="00C14337"/>
    <w:rsid w:val="00C37884"/>
    <w:rsid w:val="00C44761"/>
    <w:rsid w:val="00CC0128"/>
    <w:rsid w:val="00CE497A"/>
    <w:rsid w:val="00D162B6"/>
    <w:rsid w:val="00D7706F"/>
    <w:rsid w:val="00D778BE"/>
    <w:rsid w:val="00D87081"/>
    <w:rsid w:val="00DA5999"/>
    <w:rsid w:val="00DB3EF9"/>
    <w:rsid w:val="00DB41B0"/>
    <w:rsid w:val="00DC1AA5"/>
    <w:rsid w:val="00DC59D8"/>
    <w:rsid w:val="00DD667B"/>
    <w:rsid w:val="00DD669B"/>
    <w:rsid w:val="00DE285C"/>
    <w:rsid w:val="00E05986"/>
    <w:rsid w:val="00E17CA9"/>
    <w:rsid w:val="00E359EB"/>
    <w:rsid w:val="00E42032"/>
    <w:rsid w:val="00E50519"/>
    <w:rsid w:val="00EA5EE1"/>
    <w:rsid w:val="00EB0F20"/>
    <w:rsid w:val="00EB3BB7"/>
    <w:rsid w:val="00EE2CEA"/>
    <w:rsid w:val="00EE5A6E"/>
    <w:rsid w:val="00EF062E"/>
    <w:rsid w:val="00F01B18"/>
    <w:rsid w:val="00F06208"/>
    <w:rsid w:val="00F26267"/>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30553B"/>
    <w:rsid w:val="00422EAF"/>
    <w:rsid w:val="00462651"/>
    <w:rsid w:val="00474451"/>
    <w:rsid w:val="00596E87"/>
    <w:rsid w:val="005B5974"/>
    <w:rsid w:val="0063588F"/>
    <w:rsid w:val="006D6188"/>
    <w:rsid w:val="00716BE8"/>
    <w:rsid w:val="007B3EEA"/>
    <w:rsid w:val="008052A4"/>
    <w:rsid w:val="009757BD"/>
    <w:rsid w:val="009B2144"/>
    <w:rsid w:val="00AF0AA5"/>
    <w:rsid w:val="00CC0128"/>
    <w:rsid w:val="00D76E24"/>
    <w:rsid w:val="00DF6C2B"/>
    <w:rsid w:val="00E1531D"/>
    <w:rsid w:val="00E531C0"/>
    <w:rsid w:val="00EC703F"/>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92C7F-A815-406E-9452-4F6F9B200833}"/>
</file>

<file path=customXml/itemProps2.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4.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24</TotalTime>
  <Pages>2</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12</cp:revision>
  <cp:lastPrinted>2021-01-12T10:24:00Z</cp:lastPrinted>
  <dcterms:created xsi:type="dcterms:W3CDTF">2024-03-13T10:31:00Z</dcterms:created>
  <dcterms:modified xsi:type="dcterms:W3CDTF">2025-07-08T08:25:00Z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